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CC768" w14:textId="77777777" w:rsidR="0040413A" w:rsidRDefault="0040413A" w:rsidP="004041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James BACTER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fl.1445)</w:t>
      </w:r>
    </w:p>
    <w:p w14:paraId="444AC88F" w14:textId="77777777" w:rsidR="0040413A" w:rsidRDefault="0040413A" w:rsidP="004041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Cley</w:t>
      </w:r>
      <w:proofErr w:type="spellEnd"/>
      <w:r>
        <w:rPr>
          <w:rFonts w:cs="Times New Roman"/>
          <w:szCs w:val="24"/>
        </w:rPr>
        <w:t>-next-the-Sea, Norfolk.</w:t>
      </w:r>
    </w:p>
    <w:p w14:paraId="03FCDF62" w14:textId="77777777" w:rsidR="0040413A" w:rsidRDefault="0040413A" w:rsidP="0040413A">
      <w:pPr>
        <w:pStyle w:val="NoSpacing"/>
        <w:rPr>
          <w:rFonts w:cs="Times New Roman"/>
          <w:szCs w:val="24"/>
        </w:rPr>
      </w:pPr>
    </w:p>
    <w:p w14:paraId="17126661" w14:textId="77777777" w:rsidR="0040413A" w:rsidRDefault="0040413A" w:rsidP="0040413A">
      <w:pPr>
        <w:pStyle w:val="NoSpacing"/>
        <w:rPr>
          <w:rFonts w:cs="Times New Roman"/>
          <w:szCs w:val="24"/>
        </w:rPr>
      </w:pPr>
    </w:p>
    <w:p w14:paraId="37EE5E6C" w14:textId="77777777" w:rsidR="0040413A" w:rsidRDefault="0040413A" w:rsidP="004041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1445</w:t>
      </w:r>
      <w:r>
        <w:rPr>
          <w:rFonts w:cs="Times New Roman"/>
          <w:szCs w:val="24"/>
        </w:rPr>
        <w:tab/>
        <w:t>He made his Will.</w:t>
      </w:r>
    </w:p>
    <w:p w14:paraId="4EA91E24" w14:textId="77777777" w:rsidR="0040413A" w:rsidRDefault="0040413A" w:rsidP="0040413A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Lambeth Wills” from “The Genealogist” ed. </w:t>
      </w:r>
      <w:proofErr w:type="spellStart"/>
      <w:r>
        <w:rPr>
          <w:rFonts w:cs="Times New Roman"/>
          <w:szCs w:val="24"/>
        </w:rPr>
        <w:t>H.</w:t>
      </w:r>
      <w:proofErr w:type="gramStart"/>
      <w:r>
        <w:rPr>
          <w:rFonts w:cs="Times New Roman"/>
          <w:szCs w:val="24"/>
        </w:rPr>
        <w:t>W.Forsyth</w:t>
      </w:r>
      <w:proofErr w:type="spellEnd"/>
      <w:proofErr w:type="gramEnd"/>
      <w:r>
        <w:rPr>
          <w:rFonts w:cs="Times New Roman"/>
          <w:szCs w:val="24"/>
        </w:rPr>
        <w:t xml:space="preserve"> Harwood, volume XXXIV pub. George Bell and sons, 1918, p.57)</w:t>
      </w:r>
    </w:p>
    <w:p w14:paraId="48F61ACD" w14:textId="77777777" w:rsidR="0040413A" w:rsidRDefault="0040413A" w:rsidP="0040413A">
      <w:pPr>
        <w:pStyle w:val="NoSpacing"/>
        <w:rPr>
          <w:rFonts w:cs="Times New Roman"/>
          <w:szCs w:val="24"/>
        </w:rPr>
      </w:pPr>
    </w:p>
    <w:p w14:paraId="246F0E81" w14:textId="77777777" w:rsidR="0040413A" w:rsidRDefault="0040413A" w:rsidP="0040413A">
      <w:pPr>
        <w:pStyle w:val="NoSpacing"/>
        <w:rPr>
          <w:rFonts w:cs="Times New Roman"/>
          <w:szCs w:val="24"/>
        </w:rPr>
      </w:pPr>
    </w:p>
    <w:p w14:paraId="538C3125" w14:textId="77777777" w:rsidR="0040413A" w:rsidRDefault="0040413A" w:rsidP="004041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May 2023</w:t>
      </w:r>
    </w:p>
    <w:p w14:paraId="49CD9C1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7E575" w14:textId="77777777" w:rsidR="0040413A" w:rsidRDefault="0040413A" w:rsidP="009139A6">
      <w:r>
        <w:separator/>
      </w:r>
    </w:p>
  </w:endnote>
  <w:endnote w:type="continuationSeparator" w:id="0">
    <w:p w14:paraId="2D93A8F5" w14:textId="77777777" w:rsidR="0040413A" w:rsidRDefault="0040413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9C9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9471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6CF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91562" w14:textId="77777777" w:rsidR="0040413A" w:rsidRDefault="0040413A" w:rsidP="009139A6">
      <w:r>
        <w:separator/>
      </w:r>
    </w:p>
  </w:footnote>
  <w:footnote w:type="continuationSeparator" w:id="0">
    <w:p w14:paraId="2D7D432C" w14:textId="77777777" w:rsidR="0040413A" w:rsidRDefault="0040413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F9D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905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CDCD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13A"/>
    <w:rsid w:val="000666E0"/>
    <w:rsid w:val="002510B7"/>
    <w:rsid w:val="0040413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AD4D9"/>
  <w15:chartTrackingRefBased/>
  <w15:docId w15:val="{D9830EE9-5955-471E-8738-538227503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2023-05-03T20:25:00Z</dcterms:created>
  <dcterms:modified xsi:type="dcterms:W3CDTF">2023-05-03T20:26:00Z</dcterms:modified>
</cp:coreProperties>
</file>